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32A81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RAYLEY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5625C06" w14:textId="4455A981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Watton</w:t>
      </w:r>
      <w:r>
        <w:rPr>
          <w:rFonts w:ascii="Times New Roman" w:hAnsi="Times New Roman" w:cs="Times New Roman"/>
          <w:sz w:val="24"/>
          <w:szCs w:val="24"/>
        </w:rPr>
        <w:t xml:space="preserve"> Priory.</w:t>
      </w:r>
    </w:p>
    <w:p w14:paraId="69711EC1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B5C461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B9727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church of the Carmelites in York by</w:t>
      </w:r>
    </w:p>
    <w:p w14:paraId="0C228BD0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45A5978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39271F32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48965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77C56D" w14:textId="77777777" w:rsidR="002550C5" w:rsidRDefault="002550C5" w:rsidP="002550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2021</w:t>
      </w:r>
    </w:p>
    <w:p w14:paraId="2FB71CE8" w14:textId="4BDDC95A" w:rsidR="00BA00AB" w:rsidRPr="002550C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550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2C2C8" w14:textId="77777777" w:rsidR="002550C5" w:rsidRDefault="002550C5" w:rsidP="009139A6">
      <w:r>
        <w:separator/>
      </w:r>
    </w:p>
  </w:endnote>
  <w:endnote w:type="continuationSeparator" w:id="0">
    <w:p w14:paraId="44B03169" w14:textId="77777777" w:rsidR="002550C5" w:rsidRDefault="002550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9C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6A8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04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CC840" w14:textId="77777777" w:rsidR="002550C5" w:rsidRDefault="002550C5" w:rsidP="009139A6">
      <w:r>
        <w:separator/>
      </w:r>
    </w:p>
  </w:footnote>
  <w:footnote w:type="continuationSeparator" w:id="0">
    <w:p w14:paraId="35A8CAF3" w14:textId="77777777" w:rsidR="002550C5" w:rsidRDefault="002550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498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ED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62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0C5"/>
    <w:rsid w:val="000666E0"/>
    <w:rsid w:val="002510B7"/>
    <w:rsid w:val="002550C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F0D3D"/>
  <w15:chartTrackingRefBased/>
  <w15:docId w15:val="{3BF05CD4-A9EF-4517-8048-B1EA5F2F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2021-04-17T13:01:00Z</dcterms:created>
  <dcterms:modified xsi:type="dcterms:W3CDTF">2021-04-17T13:03:00Z</dcterms:modified>
</cp:coreProperties>
</file>